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  <w:bookmarkStart w:id="0" w:name="_GoBack"/>
      <w:bookmarkEnd w:id="0"/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A613A9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ABD712C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  <w:r w:rsidR="00DB0A41">
              <w:rPr>
                <w:rFonts w:eastAsia="MS Mincho"/>
                <w:lang w:eastAsia="ja-JP"/>
              </w:rPr>
              <w:t>, SA5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A1FF3" w14:textId="77777777" w:rsidR="00A613A9" w:rsidRDefault="00A613A9">
      <w:r>
        <w:separator/>
      </w:r>
    </w:p>
    <w:p w14:paraId="6B689B7F" w14:textId="77777777" w:rsidR="00A613A9" w:rsidRDefault="00A613A9"/>
    <w:p w14:paraId="27223865" w14:textId="77777777" w:rsidR="00A613A9" w:rsidRDefault="00A613A9"/>
    <w:p w14:paraId="66DA4BD6" w14:textId="77777777" w:rsidR="00A613A9" w:rsidRDefault="00A613A9"/>
    <w:p w14:paraId="5F9C4614" w14:textId="77777777" w:rsidR="00A613A9" w:rsidRDefault="00A613A9"/>
    <w:p w14:paraId="09395858" w14:textId="77777777" w:rsidR="00A613A9" w:rsidRDefault="00A613A9"/>
    <w:p w14:paraId="77FECABB" w14:textId="77777777" w:rsidR="00A613A9" w:rsidRDefault="00A613A9"/>
    <w:p w14:paraId="04B472EE" w14:textId="77777777" w:rsidR="00A613A9" w:rsidRDefault="00A613A9"/>
    <w:p w14:paraId="19A9C5D7" w14:textId="77777777" w:rsidR="00A613A9" w:rsidRDefault="00A613A9"/>
  </w:endnote>
  <w:endnote w:type="continuationSeparator" w:id="0">
    <w:p w14:paraId="211B2360" w14:textId="77777777" w:rsidR="00A613A9" w:rsidRDefault="00A613A9">
      <w:r>
        <w:continuationSeparator/>
      </w:r>
    </w:p>
    <w:p w14:paraId="2928DD9D" w14:textId="77777777" w:rsidR="00A613A9" w:rsidRDefault="00A613A9"/>
    <w:p w14:paraId="1FCA8B4E" w14:textId="77777777" w:rsidR="00A613A9" w:rsidRDefault="00A613A9"/>
    <w:p w14:paraId="384EFCD0" w14:textId="77777777" w:rsidR="00A613A9" w:rsidRDefault="00A613A9"/>
    <w:p w14:paraId="49458A5C" w14:textId="77777777" w:rsidR="00A613A9" w:rsidRDefault="00A613A9"/>
    <w:p w14:paraId="0BD9BA40" w14:textId="77777777" w:rsidR="00A613A9" w:rsidRDefault="00A613A9"/>
    <w:p w14:paraId="3ACAE006" w14:textId="77777777" w:rsidR="00A613A9" w:rsidRDefault="00A613A9"/>
    <w:p w14:paraId="1401178E" w14:textId="77777777" w:rsidR="00A613A9" w:rsidRDefault="00A613A9"/>
    <w:p w14:paraId="08F1601B" w14:textId="77777777" w:rsidR="00A613A9" w:rsidRDefault="00A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09C78" w14:textId="77777777" w:rsidR="00A613A9" w:rsidRDefault="00A613A9">
      <w:r>
        <w:separator/>
      </w:r>
    </w:p>
    <w:p w14:paraId="64EF9EBA" w14:textId="77777777" w:rsidR="00A613A9" w:rsidRDefault="00A613A9"/>
    <w:p w14:paraId="57A93E94" w14:textId="77777777" w:rsidR="00A613A9" w:rsidRDefault="00A613A9"/>
    <w:p w14:paraId="12D29B05" w14:textId="77777777" w:rsidR="00A613A9" w:rsidRDefault="00A613A9"/>
    <w:p w14:paraId="3491CDD5" w14:textId="77777777" w:rsidR="00A613A9" w:rsidRDefault="00A613A9"/>
    <w:p w14:paraId="58923500" w14:textId="77777777" w:rsidR="00A613A9" w:rsidRDefault="00A613A9"/>
    <w:p w14:paraId="7C082BEB" w14:textId="77777777" w:rsidR="00A613A9" w:rsidRDefault="00A613A9"/>
    <w:p w14:paraId="6089DE4A" w14:textId="77777777" w:rsidR="00A613A9" w:rsidRDefault="00A613A9"/>
    <w:p w14:paraId="2421A9E8" w14:textId="77777777" w:rsidR="00A613A9" w:rsidRDefault="00A613A9"/>
  </w:footnote>
  <w:footnote w:type="continuationSeparator" w:id="0">
    <w:p w14:paraId="57EB5D23" w14:textId="77777777" w:rsidR="00A613A9" w:rsidRDefault="00A613A9">
      <w:r>
        <w:continuationSeparator/>
      </w:r>
    </w:p>
    <w:p w14:paraId="7B60E91E" w14:textId="77777777" w:rsidR="00A613A9" w:rsidRDefault="00A613A9"/>
    <w:p w14:paraId="4FDC2932" w14:textId="77777777" w:rsidR="00A613A9" w:rsidRDefault="00A613A9"/>
    <w:p w14:paraId="4C254266" w14:textId="77777777" w:rsidR="00A613A9" w:rsidRDefault="00A613A9"/>
    <w:p w14:paraId="4C7117B9" w14:textId="77777777" w:rsidR="00A613A9" w:rsidRDefault="00A613A9"/>
    <w:p w14:paraId="29A7F7CA" w14:textId="77777777" w:rsidR="00A613A9" w:rsidRDefault="00A613A9"/>
    <w:p w14:paraId="2BD9C338" w14:textId="77777777" w:rsidR="00A613A9" w:rsidRDefault="00A613A9"/>
    <w:p w14:paraId="5C231615" w14:textId="77777777" w:rsidR="00A613A9" w:rsidRDefault="00A613A9"/>
    <w:p w14:paraId="4912FC32" w14:textId="77777777" w:rsidR="00A613A9" w:rsidRDefault="00A613A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6A937A-BFBE-4E6D-ABE9-17CA9B9B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4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1834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Wayne Cutler</cp:lastModifiedBy>
  <cp:revision>8</cp:revision>
  <cp:lastPrinted>2006-09-14T07:39:00Z</cp:lastPrinted>
  <dcterms:created xsi:type="dcterms:W3CDTF">2020-01-22T10:05:00Z</dcterms:created>
  <dcterms:modified xsi:type="dcterms:W3CDTF">2020-01-23T16:47:00Z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